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dfaae82" w14:textId="dfaae82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6018B8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6018B8">
        <w:rPr>
          <w:rFonts w:cs="Arial"/>
        </w:rPr>
        <w:t>listopad</w:t>
      </w:r>
      <w:r w:rsidRPr="00BE62FB">
        <w:rPr>
          <w:rFonts w:cs="Arial"/>
        </w:rPr>
        <w:t xml:space="preserve"> </w:t>
      </w:r>
      <w:r w:rsidR="006018B8">
        <w:rPr>
          <w:rFonts w:cs="Arial"/>
        </w:rPr>
        <w:t>2022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6018B8">
      <w:pPr>
        <w:jc w:val="center"/>
        <w:rPr>
          <w:rFonts w:cs="Arial"/>
          <w:b/>
        </w:rPr>
      </w:pPr>
      <w:r w:rsidRPr="006018B8">
        <w:rPr>
          <w:rFonts w:cs="Arial"/>
          <w:b/>
        </w:rPr>
        <w:t>ROSA VENDING d.o.o. Pula, Argonautska ulica 62, OIB: 08636089581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="004F3811" w:rsidP="00083BAD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083BAD" w:rsidP="00083BAD" w:rsidRDefault="00083BAD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6018B8">
        <w:rPr>
          <w:rFonts w:cs="Arial"/>
        </w:rPr>
        <w:t>8</w:t>
      </w:r>
      <w:r w:rsidRPr="00BE62FB">
        <w:rPr>
          <w:rFonts w:cs="Arial"/>
        </w:rPr>
        <w:t>,</w:t>
      </w:r>
      <w:r w:rsidR="006018B8">
        <w:rPr>
          <w:rFonts w:cs="Arial"/>
        </w:rPr>
        <w:t>30</w:t>
      </w:r>
      <w:r w:rsidRPr="00BE62FB">
        <w:rPr>
          <w:rFonts w:cs="Arial"/>
        </w:rPr>
        <w:t xml:space="preserve"> sati</w:t>
      </w:r>
    </w:p>
    <w:p w:rsidRPr="00BE62FB" w:rsidR="004F3811" w:rsidP="00083BAD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018B8">
        <w:rPr>
          <w:rFonts w:cs="Arial"/>
        </w:rPr>
        <w:t>6</w:t>
      </w:r>
      <w:r w:rsidRPr="00BE62FB">
        <w:rPr>
          <w:rFonts w:cs="Arial"/>
        </w:rPr>
        <w:t xml:space="preserve">. </w:t>
      </w:r>
      <w:r w:rsidR="006018B8">
        <w:rPr>
          <w:rFonts w:cs="Arial"/>
        </w:rPr>
        <w:t>listopada</w:t>
      </w:r>
      <w:r w:rsidRPr="00BE62FB">
        <w:rPr>
          <w:rFonts w:cs="Arial"/>
        </w:rPr>
        <w:t xml:space="preserve"> </w:t>
      </w:r>
      <w:r w:rsidR="006018B8">
        <w:rPr>
          <w:rFonts w:cs="Arial"/>
        </w:rPr>
        <w:t>2022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6018B8">
        <w:rPr>
          <w:rFonts w:cs="Arial"/>
        </w:rPr>
        <w:t>22</w:t>
      </w:r>
      <w:r w:rsidRPr="00BE62FB">
        <w:rPr>
          <w:rFonts w:cs="Arial"/>
        </w:rPr>
        <w:t xml:space="preserve">. </w:t>
      </w:r>
      <w:r w:rsidR="006018B8">
        <w:rPr>
          <w:rFonts w:cs="Arial"/>
        </w:rPr>
        <w:t>rujna</w:t>
      </w:r>
      <w:r w:rsidRPr="00BE62FB">
        <w:rPr>
          <w:rFonts w:cs="Arial"/>
        </w:rPr>
        <w:t xml:space="preserve"> 20</w:t>
      </w:r>
      <w:r w:rsidR="006018B8">
        <w:rPr>
          <w:rFonts w:cs="Arial"/>
        </w:rPr>
        <w:t>22</w:t>
      </w:r>
      <w:r w:rsidRPr="00BE62FB">
        <w:rPr>
          <w:rFonts w:cs="Arial"/>
        </w:rPr>
        <w:t xml:space="preserve">. prema kojemu na dan </w:t>
      </w:r>
      <w:r w:rsidR="006018B8">
        <w:rPr>
          <w:rFonts w:cs="Arial"/>
        </w:rPr>
        <w:t>21</w:t>
      </w:r>
      <w:r w:rsidRPr="00BE62FB">
        <w:rPr>
          <w:rFonts w:cs="Arial"/>
        </w:rPr>
        <w:t xml:space="preserve">. </w:t>
      </w:r>
      <w:r w:rsidR="006018B8">
        <w:rPr>
          <w:rFonts w:cs="Arial"/>
        </w:rPr>
        <w:t xml:space="preserve">rujna </w:t>
      </w:r>
      <w:r w:rsidR="00D637F1">
        <w:rPr>
          <w:rFonts w:cs="Arial"/>
        </w:rPr>
        <w:t>2022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6018B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6018B8">
        <w:rPr>
          <w:rFonts w:cs="Arial"/>
        </w:rPr>
        <w:t>18.739,91</w:t>
      </w:r>
      <w:r w:rsidRPr="00BE62FB">
        <w:rPr>
          <w:rFonts w:cs="Arial"/>
        </w:rPr>
        <w:t xml:space="preserve"> kn. </w:t>
      </w:r>
      <w:r w:rsidR="006018B8">
        <w:rPr>
          <w:rFonts w:cs="Arial"/>
        </w:rPr>
        <w:t xml:space="preserve">Na današnji dan blokada iznosi 18.791,29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4F3811" w:rsidP="00083BAD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083BAD" w:rsidP="004F3811" w:rsidRDefault="00083BAD">
      <w:pPr>
        <w:jc w:val="center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6018B8">
        <w:rPr>
          <w:rFonts w:cs="Arial"/>
        </w:rPr>
        <w:t>08:35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083BAD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083BA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6018B8" w:rsidP="006018B8" w:rsidRDefault="006018B8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357/2022-7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6018B8">
      <w:rPr>
        <w:rFonts w:ascii="Arial" w:hAnsi="Arial" w:cs="Arial"/>
      </w:rPr>
      <w:t>357/2022-7</w:t>
    </w:r>
  </w:p>
  <w:p w:rsidR="00CF7611" w:rsidRDefault="00CF7611">
    <w:pPr>
      <w:pStyle w:val="Zaglavlje"/>
    </w:pPr>
  </w:p>
</w:hdr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83BAD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18B8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F3E8C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03CD7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637F1"/>
    <w:rsid w:val="00DF0331"/>
    <w:rsid w:val="00E06727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7F3E8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7F3E8C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C03CD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03CD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03CD7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03CD7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03CD7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20. listopada 2022.</izvorni_sadrzaj>
    <derivirana_varijabla naziv="DomainObject.StvarniPocetakDatum_1">20. listopada 2022.</derivirana_varijabla>
  </DomainObject.StvarniPocetakDatum>
  <DomainObject.StvarniZavrsetakDatum>
    <izvorni_sadrzaj>20. listopada 2022.</izvorni_sadrzaj>
    <derivirana_varijabla naziv="DomainObject.StvarniZavrsetakDatum_1">20. listopada 2022.</derivirana_varijabla>
  </DomainObject.StvarniZavrsetakDatum>
  <DomainObject.PlaniraniZavrsetakDatum>
    <izvorni_sadrzaj>20. listopada 2022.</izvorni_sadrzaj>
    <derivirana_varijabla naziv="DomainObject.PlaniraniZavrsetakDatum_1">20. listopada 2022.</derivirana_varijabla>
  </DomainObject.PlaniraniZavrsetakDatum>
  <DomainObject.PlaniraniPocetakDatum>
    <izvorni_sadrzaj>20. listopada 2022.</izvorni_sadrzaj>
    <derivirana_varijabla naziv="DomainObject.PlaniraniPocetakDatum_1">20. listopada 2022.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listopada 2022.</izvorni_sadrzaj>
    <derivirana_varijabla naziv="DomainObject.Zapisnik.DatumKreiranja_1">20.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St-357/2022-7</izvorni_sadrzaj>
    <derivirana_varijabla naziv="DomainObject.Zapisnik.Oznaka_1">St-357/2022-7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rujna 2022.</izvorni_sadrzaj>
    <derivirana_varijabla naziv="DomainObject.Predmet.DatumIzradeOptuznogAkta_1">22. rujna 2022.</derivirana_varijabla>
  </DomainObject.Predmet.DatumIzradeOptuznogAkta>
  <DomainObject.Predmet.DatumIzradeOptuznogAktaFormated>
    <izvorni_sadrzaj>22.9.2022.</izvorni_sadrzaj>
    <derivirana_varijabla naziv="DomainObject.Predmet.DatumIzradeOptuznogAktaFormated_1">22.9.2022.</derivirana_varijabla>
  </DomainObject.Predmet.DatumIzradeOptuznogAktaFormated>
  <DomainObject.Predmet.DatumOsnivanja>
    <izvorni_sadrzaj>22. rujna 2022.</izvorni_sadrzaj>
    <derivirana_varijabla naziv="DomainObject.Predmet.DatumOsnivanja_1">22.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rujna 2022.</izvorni_sadrzaj>
    <derivirana_varijabla naziv="DomainObject.Predmet.DatumPrimitkaOptuznogAkta_1">22. rujna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St-357/2022</izvorni_sadrzaj>
    <derivirana_varijabla naziv="DomainObject.Predmet.OznakaBroj_1">St-357/2022</derivirana_varijabla>
  </DomainObject.Predmet.OznakaBroj>
  <DomainObject.Predmet.OznakaBrojOptuznogAkta>
    <izvorni_sadrzaj>04-06-22-4839</izvorni_sadrzaj>
    <derivirana_varijabla naziv="DomainObject.Predmet.OznakaBrojOptuznogAkta_1">04-06-22-4839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ROSA VENDING d.o.o. PULA zastupanog po punomoćniku Giuseppina Cassandro</izvorni_sadrzaj>
    <derivirana_varijabla naziv="DomainObject.Predmet.ProtustrankaFormated_1">  ROSA VENDING d.o.o. PULA zastupanog po punomoćniku Giuseppina Cassandro</derivirana_varijabla>
  </DomainObject.Predmet.ProtustrankaFormated>
  <DomainObject.Predmet.ProtustrankaFormatedOIB>
    <izvorni_sadrzaj>  ROSA VENDING d.o.o. PULA, OIB 08636089581 zastupanog po punomoćniku Giuseppina Cassandro</izvorni_sadrzaj>
    <derivirana_varijabla naziv="DomainObject.Predmet.ProtustrankaFormatedOIB_1">  ROSA VENDING d.o.o. PULA, OIB 08636089581 zastupanog po punomoćniku Giuseppina Cassandro</derivirana_varijabla>
  </DomainObject.Predmet.ProtustrankaFormatedOIB>
  <DomainObject.Predmet.ProtustrankaFormatedWithAdress>
    <izvorni_sadrzaj> ROSA VENDING d.o.o. PULA, Argonautska ulica 62, 52100 Pula zastupanog po punomoćniku Giuseppina Cassandro</izvorni_sadrzaj>
    <derivirana_varijabla naziv="DomainObject.Predmet.ProtustrankaFormatedWithAdress_1"> ROSA VENDING d.o.o. PULA, Argonautska ulica 62, 52100 Pula zastupanog po punomoćniku Giuseppina Cassandro</derivirana_varijabla>
  </DomainObject.Predmet.ProtustrankaFormatedWithAdress>
  <DomainObject.Predmet.ProtustrankaFormatedWithAdressOIB>
    <izvorni_sadrzaj> ROSA VENDING d.o.o. PULA, OIB 08636089581, Argonautska ulica 62, 52100 Pula zastupanog po punomoćniku Giuseppina Cassandro</izvorni_sadrzaj>
    <derivirana_varijabla naziv="DomainObject.Predmet.ProtustrankaFormatedWithAdressOIB_1"> ROSA VENDING d.o.o. PULA, OIB 08636089581, Argonautska ulica 62, 52100 Pula zastupanog po punomoćniku Giuseppina Cassandro</derivirana_varijabla>
  </DomainObject.Predmet.ProtustrankaFormatedWithAdressOIB>
  <DomainObject.Predmet.ProtustrankaWithAdress>
    <izvorni_sadrzaj>ROSA VENDING d.o.o. PULA Argonautska ulica 62, 52100 Pula</izvorni_sadrzaj>
    <derivirana_varijabla naziv="DomainObject.Predmet.ProtustrankaWithAdress_1">ROSA VENDING d.o.o. PULA Argonautska ulica 62, 52100 Pula</derivirana_varijabla>
  </DomainObject.Predmet.ProtustrankaWithAdress>
  <DomainObject.Predmet.ProtustrankaWithAdressOIB>
    <izvorni_sadrzaj>ROSA VENDING d.o.o. PULA, OIB 08636089581, Argonautska ulica 62, 52100 Pula</izvorni_sadrzaj>
    <derivirana_varijabla naziv="DomainObject.Predmet.ProtustrankaWithAdressOIB_1">ROSA VENDING d.o.o. PULA, OIB 08636089581, Argonautska ulica 62, 52100 Pula</derivirana_varijabla>
  </DomainObject.Predmet.ProtustrankaWithAdressOIB>
  <DomainObject.Predmet.ProtustrankaNazivFormated>
    <izvorni_sadrzaj>ROSA VENDING d.o.o. PULA</izvorni_sadrzaj>
    <derivirana_varijabla naziv="DomainObject.Predmet.ProtustrankaNazivFormated_1">ROSA VENDING d.o.o. PULA</derivirana_varijabla>
  </DomainObject.Predmet.ProtustrankaNazivFormated>
  <DomainObject.Predmet.ProtustrankaNazivFormatedOIB>
    <izvorni_sadrzaj>ROSA VENDING d.o.o. PULA, OIB 08636089581</izvorni_sadrzaj>
    <derivirana_varijabla naziv="DomainObject.Predmet.ProtustrankaNazivFormatedOIB_1">ROSA VENDING d.o.o. PULA, OIB 08636089581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18739.91</izvorni_sadrzaj>
    <derivirana_varijabla naziv="DomainObject.Predmet.TrenutnaVrijednost_1">18739.91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ROSA VENDING d.o.o. PULA zastupanog po punomoćniku Giuseppina Cassandro</item>
    </izvorni_sadrzaj>
    <derivirana_varijabla naziv="DomainObject.Predmet.ProtuStrankaListFormated_1">
      <item>ROSA VENDING d.o.o. PULA zastupanog po punomoćniku Giuseppina Cassandro</item>
    </derivirana_varijabla>
  </DomainObject.Predmet.ProtuStrankaListFormated>
  <DomainObject.Predmet.ProtuStrankaListFormatedOIB>
    <izvorni_sadrzaj>
      <item>ROSA VENDING d.o.o. PULA, OIB 08636089581 zastupanog po punomoćniku Giuseppina Cassandro</item>
    </izvorni_sadrzaj>
    <derivirana_varijabla naziv="DomainObject.Predmet.ProtuStrankaListFormatedOIB_1">
      <item>ROSA VENDING d.o.o. PULA, OIB 08636089581 zastupanog po punomoćniku Giuseppina Cassandro</item>
    </derivirana_varijabla>
  </DomainObject.Predmet.ProtuStrankaListFormatedOIB>
  <DomainObject.Predmet.ProtuStrankaListFormatedWithAdress>
    <izvorni_sadrzaj>
      <item>ROSA VENDING d.o.o. PULA, Argonautska ulica 62, 52100 Pula zastupanog po punomoćniku Giuseppina Cassandro</item>
    </izvorni_sadrzaj>
    <derivirana_varijabla naziv="DomainObject.Predmet.ProtuStrankaListFormatedWithAdress_1">
      <item>ROSA VENDING d.o.o. PULA, Argonautska ulica 62, 52100 Pula zastupanog po punomoćniku Giuseppina Cassandro</item>
    </derivirana_varijabla>
  </DomainObject.Predmet.ProtuStrankaListFormatedWithAdress>
  <DomainObject.Predmet.ProtuStrankaListFormatedWithAdressOIB>
    <izvorni_sadrzaj>
      <item>ROSA VENDING d.o.o. PULA, OIB 08636089581, Argonautska ulica 62, 52100 Pula zastupanog po punomoćniku Giuseppina Cassandro</item>
    </izvorni_sadrzaj>
    <derivirana_varijabla naziv="DomainObject.Predmet.ProtuStrankaListFormatedWithAdressOIB_1">
      <item>ROSA VENDING d.o.o. PULA, OIB 08636089581, Argonautska ulica 62, 52100 Pula zastupanog po punomoćniku Giuseppina Cassandro</item>
    </derivirana_varijabla>
  </DomainObject.Predmet.ProtuStrankaListFormatedWithAdressOIB>
  <DomainObject.Predmet.ProtuStrankaListNazivFormated>
    <izvorni_sadrzaj>
      <item>ROSA VENDING d.o.o. PULA</item>
    </izvorni_sadrzaj>
    <derivirana_varijabla naziv="DomainObject.Predmet.ProtuStrankaListNazivFormated_1">
      <item>ROSA VENDING d.o.o. PULA</item>
    </derivirana_varijabla>
  </DomainObject.Predmet.ProtuStrankaListNazivFormated>
  <DomainObject.Predmet.ProtuStrankaListNazivFormatedOIB>
    <izvorni_sadrzaj>
      <item>ROSA VENDING d.o.o. PULA, OIB 08636089581</item>
    </izvorni_sadrzaj>
    <derivirana_varijabla naziv="DomainObject.Predmet.ProtuStrankaListNazivFormatedOIB_1">
      <item>ROSA VENDING d.o.o. PULA, OIB 08636089581</item>
    </derivirana_varijabla>
  </DomainObject.Predmet.ProtuStrankaListNazivFormatedOIB>
  <DomainObject.Predmet.OstaliListFormated>
    <izvorni_sadrzaj>
      <item>Giuseppina Cassandro punomoćnica sudionika u postupku ROSA VENDING d.o.o. PULA</item>
    </izvorni_sadrzaj>
    <derivirana_varijabla naziv="DomainObject.Predmet.OstaliListFormated_1">
      <item>Giuseppina Cassandro punomoćnica sudionika u postupku ROSA VENDING d.o.o. PULA</item>
    </derivirana_varijabla>
  </DomainObject.Predmet.OstaliListFormated>
  <DomainObject.Predmet.OstaliListFormatedOIB>
    <izvorni_sadrzaj>
      <item>Giuseppina Cassandro, OIB 78722251924 punomoćnica sudionika u postupku ROSA VENDING d.o.o. PULA</item>
    </izvorni_sadrzaj>
    <derivirana_varijabla naziv="DomainObject.Predmet.OstaliListFormatedOIB_1">
      <item>Giuseppina Cassandro, OIB 78722251924 punomoćnica sudionika u postupku ROSA VENDING d.o.o. PULA</item>
    </derivirana_varijabla>
  </DomainObject.Predmet.OstaliListFormatedOIB>
  <DomainObject.Predmet.OstaliListFormatedWithAdress>
    <izvorni_sadrzaj>
      <item>Giuseppina Cassandro, Argonautska Ulica 62, 52100 Pula punomoćnica sudionika u postupku ROSA VENDING d.o.o. PULA</item>
    </izvorni_sadrzaj>
    <derivirana_varijabla naziv="DomainObject.Predmet.OstaliListFormatedWithAdress_1">
      <item>Giuseppina Cassandro, Argonautska Ulica 62, 52100 Pula punomoćnica sudionika u postupku ROSA VENDING d.o.o. PULA</item>
    </derivirana_varijabla>
  </DomainObject.Predmet.OstaliListFormatedWithAdress>
  <DomainObject.Predmet.OstaliListFormatedWithAdressOIB>
    <izvorni_sadrzaj>
      <item>Giuseppina Cassandro, OIB 78722251924, Argonautska Ulica 62, 52100 Pula punomoćnica sudionika u postupku ROSA VENDING d.o.o. PULA</item>
    </izvorni_sadrzaj>
    <derivirana_varijabla naziv="DomainObject.Predmet.OstaliListFormatedWithAdressOIB_1">
      <item>Giuseppina Cassandro, OIB 78722251924, Argonautska Ulica 62, 52100 Pula punomoćnica sudionika u postupku ROSA VENDING d.o.o. PULA</item>
    </derivirana_varijabla>
  </DomainObject.Predmet.OstaliListFormatedWithAdressOIB>
  <DomainObject.Predmet.OstaliListNazivFormated>
    <izvorni_sadrzaj>
      <item>Giuseppina Cassandro</item>
    </izvorni_sadrzaj>
    <derivirana_varijabla naziv="DomainObject.Predmet.OstaliListNazivFormated_1">
      <item>Giuseppina Cassandro</item>
    </derivirana_varijabla>
  </DomainObject.Predmet.OstaliListNazivFormated>
  <DomainObject.Predmet.OstaliListNazivFormatedOIB>
    <izvorni_sadrzaj>
      <item>Giuseppina Cassandro, OIB 78722251924</item>
    </izvorni_sadrzaj>
    <derivirana_varijabla naziv="DomainObject.Predmet.OstaliListNazivFormatedOIB_1">
      <item>Giuseppina Cassandro, OIB 78722251924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listopada 2022.</izvorni_sadrzaj>
    <derivirana_varijabla naziv="DomainObject.Datum_1">20. listopada 2022.</derivirana_varijabla>
  </DomainObject.Datum>
  <DomainObject.PoslovniBrojDokumenta>
    <izvorni_sadrzaj>St-357/2022-7</izvorni_sadrzaj>
    <derivirana_varijabla naziv="DomainObject.PoslovniBrojDokumenta_1">St-357/2022-7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ROSA VENDING d.o.o. PULA</izvorni_sadrzaj>
    <derivirana_varijabla naziv="DomainObject.Predmet.ProtustrankaIDrugi_1">ROSA VENDING d.o.o.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ROSA VENDING d.o.o. PULA, OIB 08636089581, Argonautska ulica 62, 52100 Pula</izvorni_sadrzaj>
    <derivirana_varijabla naziv="DomainObject.Predmet.ProtustrankaIDrugiAdressOIB_1">ROSA VENDING d.o.o. PULA, OIB 08636089581, Argonautska ulica 62,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ROSA VENDING d.o.o. PULA</item>
      <item>Financijska agencija (FINA)</item>
      <item>Giuseppina Cassandro</item>
    </izvorni_sadrzaj>
    <derivirana_varijabla naziv="DomainObject.Predmet.SudioniciListNaziv_1">
      <item>ROSA VENDING d.o.o. PULA</item>
      <item>Financijska agencija (FINA)</item>
      <item>Giuseppina Cassandro</item>
    </derivirana_varijabla>
  </DomainObject.Predmet.SudioniciListNaziv>
  <DomainObject.Predmet.SudioniciListAdressOIB>
    <izvorni_sadrzaj>
      <item>ROSA VENDING d.o.o. PULA, OIB 08636089581, Argonautska ulica 62,52100 Pula</item>
      <item>Financijska agencija (FINA), OIB 85821130368, GIARDINI 5,52100 Pula</item>
      <item>Giuseppina Cassandro, OIB 78722251924, Argonautska Ulica 62,52100 Pula</item>
    </izvorni_sadrzaj>
    <derivirana_varijabla naziv="DomainObject.Predmet.SudioniciListAdressOIB_1">
      <item>ROSA VENDING d.o.o. PULA, OIB 08636089581, Argonautska ulica 62,52100 Pula</item>
      <item>Financijska agencija (FINA), OIB 85821130368, GIARDINI 5,52100 Pula</item>
      <item>Giuseppina Cassandro, OIB 78722251924, Argonautska Ulica 62,52100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08636089581</item>
      <item>, OIB 85821130368</item>
      <item>, OIB 78722251924</item>
    </izvorni_sadrzaj>
    <derivirana_varijabla naziv="DomainObject.Predmet.SudioniciListNazivOIB_1">
      <item>, OIB 08636089581</item>
      <item>, OIB 85821130368</item>
      <item>, OIB 78722251924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rujna 2022.</izvorni_sadrzaj>
    <derivirana_varijabla naziv="DomainObject.Predmet.DatumPocetkaProcesa_1">22. rujna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AFF431-E451-4E80-9442-E348891236D2}">
  <ds:schemaRefs>
    <ds:schemaRef ds:uri="http://schemas.openxmlformats.org/officeDocument/2006/math"/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258</properties:Words>
  <properties:Characters>1419</properties:Characters>
  <properties:Lines>50</properties:Lines>
  <properties:Paragraphs>23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1739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2022-10-20T06:14:00Z</dcterms:created>
  <dc:creator>epincin</dc:creator>
  <cp:lastModifiedBy>Sanja Prodan</cp:lastModifiedBy>
  <cp:lastPrinted>2022-10-20T06:36:00Z</cp:lastPrinted>
  <dcterms:modified xmlns:xsi="http://www.w3.org/2001/XMLSchema-instance" xsi:type="dcterms:W3CDTF">2022-10-20T12:28:00Z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St-357/2022-7 / Zapisnik - Ročište radi rasprave o uvjetima za otvaranje steč. post. (St-357-2022-7 (8,30)  roza vending.docx)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